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626EDD">
        <w:t xml:space="preserve"> </w:t>
      </w:r>
      <w:r w:rsidR="0015082A">
        <w:t>4</w:t>
      </w:r>
    </w:p>
    <w:p w:rsidR="00D51F35" w:rsidRDefault="0015082A" w:rsidP="00735679">
      <w:pPr>
        <w:pStyle w:val="Titre"/>
      </w:pPr>
      <w:r>
        <w:t xml:space="preserve">CH8 </w:t>
      </w:r>
      <w:r w:rsidR="00626EDD">
        <w:t>Validité et limites des tests et mesures effectués en chimie</w:t>
      </w:r>
    </w:p>
    <w:p w:rsidR="00F92BDF" w:rsidRDefault="00F92BDF" w:rsidP="00F92BDF">
      <w:pPr>
        <w:pStyle w:val="Aretenirtexte"/>
      </w:pPr>
      <w:r w:rsidRPr="00F92BDF">
        <w:rPr>
          <w:b/>
        </w:rPr>
        <w:t>Fiche</w:t>
      </w:r>
      <w:r w:rsidR="00AD5C8C">
        <w:rPr>
          <w:b/>
        </w:rPr>
        <w:t xml:space="preserve"> </w:t>
      </w:r>
      <w:r>
        <w:t>liées à cette séquence :</w:t>
      </w:r>
    </w:p>
    <w:p w:rsidR="00AD5C8C" w:rsidRDefault="0014486E" w:rsidP="00AD5C8C">
      <w:pPr>
        <w:pStyle w:val="Aretenirtexte"/>
        <w:numPr>
          <w:ilvl w:val="0"/>
          <w:numId w:val="16"/>
        </w:numPr>
      </w:pPr>
      <w:r>
        <w:t>Fiche de synthèse Séquence 4</w:t>
      </w:r>
      <w:bookmarkStart w:id="0" w:name="_GoBack"/>
      <w:bookmarkEnd w:id="0"/>
      <w:r w:rsidR="00F92BDF">
        <w:t xml:space="preserve"> </w:t>
      </w:r>
    </w:p>
    <w:p w:rsidR="004105EF" w:rsidRDefault="004105EF" w:rsidP="00AD5C8C">
      <w:pPr>
        <w:pStyle w:val="Aretenirtexte"/>
        <w:numPr>
          <w:ilvl w:val="0"/>
          <w:numId w:val="16"/>
        </w:numPr>
      </w:pPr>
      <w:r>
        <w:t>Fiche Spectrophotométrie</w:t>
      </w:r>
    </w:p>
    <w:p w:rsidR="0096263B" w:rsidRDefault="0096263B" w:rsidP="00C271A2">
      <w:pPr>
        <w:rPr>
          <w:b/>
        </w:rPr>
      </w:pPr>
    </w:p>
    <w:p w:rsidR="006E287D" w:rsidRDefault="00D51150" w:rsidP="00C645DD">
      <w:pPr>
        <w:pStyle w:val="TitreActivit"/>
        <w:numPr>
          <w:ilvl w:val="0"/>
          <w:numId w:val="0"/>
        </w:numPr>
        <w:ind w:left="1843" w:hanging="1843"/>
      </w:pPr>
      <w:r>
        <w:t>A</w:t>
      </w:r>
      <w:r w:rsidR="006E287D">
        <w:t xml:space="preserve">CTIVITE 2 : </w:t>
      </w:r>
      <w:r w:rsidR="006E287D" w:rsidRPr="00C271A2">
        <w:t>Dosage des ions nitrates dans une eau du robinet par spectrophotométrie</w:t>
      </w:r>
    </w:p>
    <w:p w:rsidR="006E287D" w:rsidRPr="00E26935" w:rsidRDefault="006E287D" w:rsidP="006E287D"/>
    <w:p w:rsidR="00B8553D" w:rsidRPr="00C271A2" w:rsidRDefault="00B8553D" w:rsidP="00B8553D">
      <w:r w:rsidRPr="00C271A2">
        <w:t>Les ions nitrate NO</w:t>
      </w:r>
      <w:r w:rsidRPr="00C271A2">
        <w:rPr>
          <w:vertAlign w:val="subscript"/>
        </w:rPr>
        <w:t>3</w:t>
      </w:r>
      <w:r w:rsidRPr="00C271A2">
        <w:rPr>
          <w:vertAlign w:val="superscript"/>
        </w:rPr>
        <w:t>-</w:t>
      </w:r>
      <w:r w:rsidRPr="00C271A2">
        <w:t xml:space="preserve"> présents dans le sol et les eaux proviennent de la dégradation de l’humus, de la matière organique apportée comme fertilisant ou de l’azote nitri</w:t>
      </w:r>
      <w:r w:rsidR="006B6955">
        <w:t>que des engrais azotés</w:t>
      </w:r>
      <w:r w:rsidRPr="00C271A2">
        <w:t>.</w:t>
      </w:r>
    </w:p>
    <w:p w:rsidR="00B8553D" w:rsidRPr="00C271A2" w:rsidRDefault="00B8553D" w:rsidP="00B8553D">
      <w:r w:rsidRPr="00C271A2">
        <w:t>Leur accumulation en trop grande quantité contribue à modifier l’équilibre biologique des milieux aquatiques. Ils présentent également des risques pour la santé.</w:t>
      </w:r>
    </w:p>
    <w:p w:rsidR="00B8553D" w:rsidRPr="00C271A2" w:rsidRDefault="00B8553D" w:rsidP="00B8553D">
      <w:pPr>
        <w:spacing w:after="160" w:line="259" w:lineRule="auto"/>
        <w:jc w:val="left"/>
        <w:rPr>
          <w:sz w:val="22"/>
        </w:rPr>
      </w:pPr>
    </w:p>
    <w:p w:rsidR="00B8553D" w:rsidRPr="00A7344B" w:rsidRDefault="00B8553D" w:rsidP="00B8553D">
      <w:pPr>
        <w:rPr>
          <w:b/>
        </w:rPr>
      </w:pPr>
      <w:r w:rsidRPr="00A7344B">
        <w:rPr>
          <w:b/>
        </w:rPr>
        <w:t>Principe du dosage</w:t>
      </w:r>
    </w:p>
    <w:p w:rsidR="00A7344B" w:rsidRPr="00C271A2" w:rsidRDefault="00A7344B" w:rsidP="00B8553D"/>
    <w:p w:rsidR="00B8553D" w:rsidRPr="00E26935" w:rsidRDefault="007C2CFF" w:rsidP="00B8553D">
      <w:r>
        <w:rPr>
          <w:b/>
          <w:noProof/>
          <w:sz w:val="22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.9pt;margin-top:67.4pt;width:485.25pt;height:264.75pt;z-index:251661312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">
            <v:textbox>
              <w:txbxContent>
                <w:p w:rsidR="00B8553D" w:rsidRPr="00C271A2" w:rsidRDefault="00A7344B" w:rsidP="00B8553D">
                  <w:pPr>
                    <w:pStyle w:val="Titre3"/>
                  </w:pPr>
                  <w:r>
                    <w:t>Document 1</w:t>
                  </w:r>
                  <w:r w:rsidR="00B8553D" w:rsidRPr="00C271A2">
                    <w:t> : Les couleurs complémentaires</w:t>
                  </w:r>
                </w:p>
                <w:p w:rsidR="00B8553D" w:rsidRPr="00C271A2" w:rsidRDefault="00B8553D" w:rsidP="00B8553D">
                  <w:r w:rsidRPr="00C271A2">
                    <w:t>Les couleurs complémentaires sont opposées sur le cercle chromatique.</w:t>
                  </w:r>
                </w:p>
                <w:p w:rsidR="00B8553D" w:rsidRDefault="00B8553D" w:rsidP="00B8553D">
                  <w:pPr>
                    <w:jc w:val="center"/>
                    <w:rPr>
                      <w:sz w:val="22"/>
                    </w:rPr>
                  </w:pPr>
                  <w:r>
                    <w:rPr>
                      <w:noProof/>
                      <w:sz w:val="22"/>
                      <w:lang w:eastAsia="fr-FR"/>
                    </w:rPr>
                    <w:drawing>
                      <wp:inline distT="0" distB="0" distL="0" distR="0">
                        <wp:extent cx="2920317" cy="2524125"/>
                        <wp:effectExtent l="0" t="0" r="0" b="0"/>
                        <wp:docPr id="8" name="Image 6" descr="Afficher l'image d'origi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fficher l'image d'origi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0317" cy="2524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553D" w:rsidRPr="00C271A2" w:rsidRDefault="00B8553D" w:rsidP="00B8553D">
                  <w:pPr>
                    <w:pStyle w:val="lgende"/>
                    <w:jc w:val="right"/>
                  </w:pPr>
                  <w:r>
                    <w:t xml:space="preserve">D’après : </w:t>
                  </w:r>
                  <w:r w:rsidRPr="00C271A2">
                    <w:t>http://www.metaphysik.fr/</w:t>
                  </w:r>
                </w:p>
                <w:p w:rsidR="00B8553D" w:rsidRDefault="00B8553D" w:rsidP="00B8553D">
                  <w:pPr>
                    <w:jc w:val="center"/>
                  </w:pPr>
                </w:p>
              </w:txbxContent>
            </v:textbox>
            <w10:wrap type="square" anchorx="margin"/>
          </v:shape>
        </w:pict>
      </w:r>
      <w:r w:rsidR="00B8553D" w:rsidRPr="00E26935">
        <w:t xml:space="preserve">On effectue un </w:t>
      </w:r>
      <w:r w:rsidR="00B8553D" w:rsidRPr="00A36595">
        <w:rPr>
          <w:rStyle w:val="MotClef0"/>
        </w:rPr>
        <w:t>dosage spectrophotométrique</w:t>
      </w:r>
      <w:r w:rsidR="00B8553D" w:rsidRPr="00E26935">
        <w:t xml:space="preserve"> des ions contenus dans une eau du robinet.</w:t>
      </w:r>
      <w:r w:rsidR="006B6955">
        <w:t xml:space="preserve"> </w:t>
      </w:r>
      <w:r w:rsidR="00B8553D" w:rsidRPr="00E26935">
        <w:t xml:space="preserve">En présence d'acide </w:t>
      </w:r>
      <w:r w:rsidR="006B6955">
        <w:t xml:space="preserve">          </w:t>
      </w:r>
      <w:r w:rsidR="00B8553D" w:rsidRPr="00E26935">
        <w:t>2,4</w:t>
      </w:r>
      <w:r w:rsidR="006B6955">
        <w:t xml:space="preserve">-phénoldisulfonique, les ions nitrate </w:t>
      </w:r>
      <w:r w:rsidR="00B8553D" w:rsidRPr="00E26935">
        <w:t>réagissent avec apparition d'une coloration jaune. La concentration des ions</w:t>
      </w:r>
      <w:r w:rsidR="006B6955">
        <w:t xml:space="preserve"> nitrate</w:t>
      </w:r>
      <w:r w:rsidR="00B8553D" w:rsidRPr="00E26935">
        <w:t xml:space="preserve"> de cette solution peut alors être déterminée g</w:t>
      </w:r>
      <w:r w:rsidR="006B6955">
        <w:t>râce à un dosage par étalonnage.</w:t>
      </w:r>
    </w:p>
    <w:p w:rsidR="00A7344B" w:rsidRDefault="007C2CFF" w:rsidP="00B8553D">
      <w:pPr>
        <w:spacing w:after="160" w:line="259" w:lineRule="auto"/>
        <w:jc w:val="left"/>
        <w:rPr>
          <w:i/>
          <w:sz w:val="22"/>
        </w:rPr>
      </w:pPr>
      <w:r>
        <w:rPr>
          <w:b/>
          <w:noProof/>
          <w:sz w:val="22"/>
          <w:lang w:eastAsia="fr-FR"/>
        </w:rPr>
        <w:lastRenderedPageBreak/>
        <w:pict>
          <v:shape id="_x0000_s1039" type="#_x0000_t202" style="position:absolute;margin-left:.85pt;margin-top:4.55pt;width:486pt;height:535.5pt;z-index:251660288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">
            <v:textbox>
              <w:txbxContent>
                <w:p w:rsidR="00B8553D" w:rsidRDefault="00A7344B" w:rsidP="00B8553D">
                  <w:pPr>
                    <w:pStyle w:val="Titre3"/>
                  </w:pPr>
                  <w:r>
                    <w:t>Document 2</w:t>
                  </w:r>
                  <w:r w:rsidR="00B8553D" w:rsidRPr="00C271A2">
                    <w:t> : Spectroscopie ultraviolet-visible</w:t>
                  </w:r>
                </w:p>
                <w:p w:rsidR="00B8553D" w:rsidRDefault="00B8553D" w:rsidP="006B6955">
                  <w:r w:rsidRPr="00C271A2">
                    <w:t>La </w:t>
                  </w:r>
                  <w:r w:rsidRPr="00C271A2">
                    <w:rPr>
                      <w:bCs/>
                    </w:rPr>
                    <w:t>spectroscopie ultraviolet-visible</w:t>
                  </w:r>
                  <w:r w:rsidRPr="00C271A2">
                    <w:t> ou </w:t>
                  </w:r>
                  <w:r w:rsidRPr="00C271A2">
                    <w:rPr>
                      <w:bCs/>
                    </w:rPr>
                    <w:t>spectrométrie ultraviolet-visible</w:t>
                  </w:r>
                  <w:r w:rsidRPr="00C271A2">
                    <w:t> est une technique de </w:t>
                  </w:r>
                  <w:hyperlink r:id="rId9" w:tooltip="Spectroscopie" w:history="1">
                    <w:r w:rsidRPr="00C271A2">
                      <w:t>spectroscopie</w:t>
                    </w:r>
                  </w:hyperlink>
                  <w:r w:rsidRPr="00C271A2">
                    <w:t> mettant en jeu les </w:t>
                  </w:r>
                  <w:hyperlink r:id="rId10" w:tooltip="Photon" w:history="1">
                    <w:r w:rsidRPr="00C271A2">
                      <w:t>photons</w:t>
                    </w:r>
                  </w:hyperlink>
                  <w:r w:rsidRPr="00C271A2">
                    <w:t> dont les longueurs d'onde sont dans le domaine de l'</w:t>
                  </w:r>
                  <w:hyperlink r:id="rId11" w:tooltip="Ultraviolet" w:history="1">
                    <w:r w:rsidRPr="00C271A2">
                      <w:t>ultraviolet</w:t>
                    </w:r>
                  </w:hyperlink>
                  <w:r w:rsidRPr="00C271A2">
                    <w:t> (200 </w:t>
                  </w:r>
                  <w:hyperlink r:id="rId12" w:tooltip="Mètre" w:history="1">
                    <w:r w:rsidRPr="00C271A2">
                      <w:t>nm</w:t>
                    </w:r>
                  </w:hyperlink>
                  <w:r w:rsidRPr="00C271A2">
                    <w:t> –</w:t>
                  </w:r>
                  <w:r w:rsidR="006B6955">
                    <w:t xml:space="preserve"> </w:t>
                  </w:r>
                  <w:r w:rsidRPr="00C271A2">
                    <w:t>400 </w:t>
                  </w:r>
                  <w:hyperlink r:id="rId13" w:tooltip="Mètre" w:history="1">
                    <w:r w:rsidRPr="00C271A2">
                      <w:t>nm</w:t>
                    </w:r>
                  </w:hyperlink>
                  <w:r w:rsidRPr="00C271A2">
                    <w:t>), du visible (400 </w:t>
                  </w:r>
                  <w:hyperlink r:id="rId14" w:tooltip="Mètre" w:history="1">
                    <w:r w:rsidRPr="00C271A2">
                      <w:t>nm</w:t>
                    </w:r>
                  </w:hyperlink>
                  <w:r w:rsidRPr="00C271A2">
                    <w:t> – 750 </w:t>
                  </w:r>
                  <w:hyperlink r:id="rId15" w:tooltip="Mètre" w:history="1">
                    <w:r w:rsidRPr="00C271A2">
                      <w:t>nm</w:t>
                    </w:r>
                  </w:hyperlink>
                  <w:r w:rsidRPr="00C271A2">
                    <w:t>) ou du proche </w:t>
                  </w:r>
                  <w:hyperlink r:id="rId16" w:tooltip="Infrarouge" w:history="1">
                    <w:r w:rsidRPr="00C271A2">
                      <w:t>infrarouge</w:t>
                    </w:r>
                  </w:hyperlink>
                  <w:r w:rsidRPr="00C271A2">
                    <w:t> (750 </w:t>
                  </w:r>
                  <w:hyperlink r:id="rId17" w:tooltip="Mètre" w:history="1">
                    <w:r w:rsidRPr="00C271A2">
                      <w:t>nm</w:t>
                    </w:r>
                  </w:hyperlink>
                  <w:r w:rsidRPr="00C271A2">
                    <w:t> -</w:t>
                  </w:r>
                  <w:r w:rsidR="006B6955">
                    <w:t xml:space="preserve"> 1</w:t>
                  </w:r>
                  <w:r w:rsidRPr="00C271A2">
                    <w:t>400 </w:t>
                  </w:r>
                  <w:hyperlink r:id="rId18" w:tooltip="Mètre" w:history="1">
                    <w:r w:rsidRPr="00C271A2">
                      <w:t>nm</w:t>
                    </w:r>
                  </w:hyperlink>
                  <w:r w:rsidRPr="00C271A2">
                    <w:t>). Soumis à un rayonnement dans cette gamme de longueurs d'onde, les </w:t>
                  </w:r>
                  <w:hyperlink r:id="rId19" w:tooltip="Molécule" w:history="1">
                    <w:r w:rsidRPr="00C271A2">
                      <w:t>molécules</w:t>
                    </w:r>
                  </w:hyperlink>
                  <w:r w:rsidRPr="00C271A2">
                    <w:t>, les </w:t>
                  </w:r>
                  <w:hyperlink r:id="rId20" w:tooltip="Ion" w:history="1">
                    <w:r w:rsidRPr="00C271A2">
                      <w:t>ions</w:t>
                    </w:r>
                  </w:hyperlink>
                  <w:r w:rsidRPr="00C271A2">
                    <w:t> ou les </w:t>
                  </w:r>
                  <w:hyperlink r:id="rId21" w:tooltip="Complexe" w:history="1">
                    <w:r w:rsidRPr="00C271A2">
                      <w:t>complexes</w:t>
                    </w:r>
                  </w:hyperlink>
                  <w:r w:rsidRPr="00C271A2">
                    <w:t> sont susceptibles de subir une ou</w:t>
                  </w:r>
                  <w:r w:rsidR="006B6955">
                    <w:t xml:space="preserve"> </w:t>
                  </w:r>
                  <w:r w:rsidRPr="00C271A2">
                    <w:t>plusieurs </w:t>
                  </w:r>
                  <w:hyperlink r:id="rId22" w:tooltip="Transition électronique" w:history="1">
                    <w:r w:rsidRPr="00C271A2">
                      <w:t>transition(s) électronique</w:t>
                    </w:r>
                  </w:hyperlink>
                  <w:r w:rsidRPr="00C271A2">
                    <w:t>(s)</w:t>
                  </w:r>
                  <w:r>
                    <w:rPr>
                      <w:b/>
                      <w:noProof/>
                      <w:lang w:eastAsia="fr-FR"/>
                    </w:rPr>
                    <w:t>.</w:t>
                  </w:r>
                </w:p>
                <w:p w:rsidR="00B8553D" w:rsidRDefault="00B8553D" w:rsidP="00B8553D">
                  <w:pPr>
                    <w:jc w:val="left"/>
                  </w:pPr>
                </w:p>
                <w:p w:rsidR="00B8553D" w:rsidRDefault="00B8553D" w:rsidP="00B8553D">
                  <w:pPr>
                    <w:jc w:val="center"/>
                  </w:pPr>
                  <w:r w:rsidRPr="00E26935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81250" cy="1371600"/>
                        <wp:effectExtent l="0" t="0" r="0" b="0"/>
                        <wp:docPr id="4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553D" w:rsidRPr="006B6955" w:rsidRDefault="00B8553D" w:rsidP="00B8553D">
                  <w:pPr>
                    <w:pStyle w:val="lgende"/>
                    <w:rPr>
                      <w:i w:val="0"/>
                    </w:rPr>
                  </w:pPr>
                  <w:r w:rsidRPr="006B6955">
                    <w:rPr>
                      <w:i w:val="0"/>
                    </w:rPr>
                    <w:t>Spectroscope UV-visible</w:t>
                  </w:r>
                </w:p>
                <w:p w:rsidR="00B8553D" w:rsidRPr="00C271A2" w:rsidRDefault="00B8553D" w:rsidP="00B8553D">
                  <w:r w:rsidRPr="00C271A2">
                    <w:t>Les substrats analysés sont le plus souvent en solution, mais peuvent également être en phase gazeuse et plus rarement à l'état solide.</w:t>
                  </w:r>
                </w:p>
                <w:p w:rsidR="00B8553D" w:rsidRPr="00C271A2" w:rsidRDefault="00B8553D" w:rsidP="00B8553D">
                  <w:r w:rsidRPr="00C271A2">
                    <w:t>Le spectre électronique est la fonction qui relie </w:t>
                  </w:r>
                  <w:r w:rsidRPr="00C271A2">
                    <w:rPr>
                      <w:bCs/>
                    </w:rPr>
                    <w:t>l'intensité lumineuse absorbée</w:t>
                  </w:r>
                  <w:r w:rsidRPr="00C271A2">
                    <w:t> par l'échantillon analysé à la longueur d'onde. Le spectre est le plus souvent présenté comme l'absorbance en fonction de la longueur d'onde. Il peut aussi être présenté comme le </w:t>
                  </w:r>
                  <w:hyperlink r:id="rId24" w:tooltip="Coefficient d'extinction molaire" w:history="1">
                    <w:r w:rsidRPr="00C271A2">
                      <w:t>coefficient d'extinction molaire</w:t>
                    </w:r>
                  </w:hyperlink>
                  <w:r w:rsidRPr="00C271A2">
                    <w:t> en fonction de la longueur d'onde.</w:t>
                  </w:r>
                </w:p>
                <w:p w:rsidR="00B8553D" w:rsidRPr="00C271A2" w:rsidRDefault="00B8553D" w:rsidP="00B8553D">
                  <w:pPr>
                    <w:rPr>
                      <w:color w:val="000000"/>
                      <w:sz w:val="22"/>
                    </w:rPr>
                  </w:pPr>
                </w:p>
                <w:p w:rsidR="00B8553D" w:rsidRPr="00A7344B" w:rsidRDefault="00B8553D" w:rsidP="00B8553D">
                  <w:pPr>
                    <w:rPr>
                      <w:color w:val="000000"/>
                      <w:szCs w:val="20"/>
                      <w:u w:val="single"/>
                    </w:rPr>
                  </w:pPr>
                  <w:r w:rsidRPr="00A7344B">
                    <w:rPr>
                      <w:color w:val="000000"/>
                      <w:szCs w:val="20"/>
                      <w:u w:val="single"/>
                    </w:rPr>
                    <w:t>Loi de Beer-Lambert</w:t>
                  </w:r>
                </w:p>
                <w:p w:rsidR="00B8553D" w:rsidRPr="00A7344B" w:rsidRDefault="00B8553D" w:rsidP="00B8553D">
                  <w:pPr>
                    <w:rPr>
                      <w:color w:val="000000"/>
                      <w:szCs w:val="20"/>
                    </w:rPr>
                  </w:pPr>
                  <w:r w:rsidRPr="00A7344B">
                    <w:rPr>
                      <w:color w:val="000000"/>
                      <w:szCs w:val="20"/>
                    </w:rPr>
                    <w:t>La technique d'analyse est souvent utilisée dans un mode quantitatif pour déterminer la </w:t>
                  </w:r>
                  <w:hyperlink r:id="rId25" w:tooltip="Concentration molaire" w:history="1">
                    <w:r w:rsidRPr="00A7344B">
                      <w:rPr>
                        <w:color w:val="000000"/>
                        <w:szCs w:val="20"/>
                      </w:rPr>
                      <w:t>concentration</w:t>
                    </w:r>
                  </w:hyperlink>
                  <w:r w:rsidRPr="00A7344B">
                    <w:rPr>
                      <w:color w:val="000000"/>
                      <w:szCs w:val="20"/>
                    </w:rPr>
                    <w:t> d'une entité chimique en </w:t>
                  </w:r>
                  <w:hyperlink r:id="rId26" w:tooltip="Solution (chimie)" w:history="1">
                    <w:r w:rsidRPr="00A7344B">
                      <w:rPr>
                        <w:color w:val="000000"/>
                        <w:szCs w:val="20"/>
                      </w:rPr>
                      <w:t>solution</w:t>
                    </w:r>
                  </w:hyperlink>
                  <w:r w:rsidRPr="00A7344B">
                    <w:rPr>
                      <w:color w:val="000000"/>
                      <w:szCs w:val="20"/>
                    </w:rPr>
                    <w:t>, en utilisant la </w:t>
                  </w:r>
                  <w:hyperlink r:id="rId27" w:tooltip="Loi de Beer-Lambert" w:history="1">
                    <w:r w:rsidRPr="00A7344B">
                      <w:rPr>
                        <w:color w:val="000000"/>
                        <w:szCs w:val="20"/>
                      </w:rPr>
                      <w:t>Loi de Beer-Lambert</w:t>
                    </w:r>
                  </w:hyperlink>
                  <w:r w:rsidRPr="00A7344B">
                    <w:rPr>
                      <w:color w:val="000000"/>
                      <w:szCs w:val="20"/>
                    </w:rPr>
                    <w:t> :</w:t>
                  </w:r>
                </w:p>
                <w:p w:rsidR="00B8553D" w:rsidRDefault="00B8553D" w:rsidP="00B8553D">
                  <w:pPr>
                    <w:jc w:val="center"/>
                    <w:rPr>
                      <w:szCs w:val="20"/>
                    </w:rPr>
                  </w:pPr>
                  <w:r w:rsidRPr="00A7344B">
                    <w:rPr>
                      <w:noProof/>
                      <w:szCs w:val="20"/>
                      <w:lang w:eastAsia="fr-FR"/>
                    </w:rPr>
                    <w:drawing>
                      <wp:inline distT="0" distB="0" distL="0" distR="0">
                        <wp:extent cx="2209800" cy="428625"/>
                        <wp:effectExtent l="0" t="0" r="0" b="9525"/>
                        <wp:docPr id="5" name="Image 6" descr=" A_\lambda = -\log_{10}\frac{I}{I_0} = \varepsilon_\lambda \cdot \ell \cdot C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4" descr=" A_\lambda = -\log_{10}\frac{I}{I_0} = \varepsilon_\lambda \cdot \ell \cdot C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B6955" w:rsidRPr="00A7344B" w:rsidRDefault="006B6955" w:rsidP="00B8553D">
                  <w:pPr>
                    <w:jc w:val="center"/>
                    <w:rPr>
                      <w:szCs w:val="20"/>
                    </w:rPr>
                  </w:pPr>
                </w:p>
                <w:p w:rsidR="00B8553D" w:rsidRPr="006B6955" w:rsidRDefault="006B6955" w:rsidP="00B8553D">
                  <w:pPr>
                    <w:rPr>
                      <w:color w:val="000000"/>
                      <w:szCs w:val="20"/>
                    </w:rPr>
                  </w:pPr>
                  <w:r w:rsidRPr="006B6955">
                    <w:rPr>
                      <w:rFonts w:cs="Calibri"/>
                      <w:color w:val="000000"/>
                      <w:szCs w:val="20"/>
                    </w:rPr>
                    <w:t>▫</w:t>
                  </w:r>
                  <w:r w:rsidR="00B8553D" w:rsidRPr="006B6955">
                    <w:rPr>
                      <w:color w:val="000000"/>
                      <w:szCs w:val="20"/>
                    </w:rPr>
                    <w:t> </w:t>
                  </w:r>
                  <w:r w:rsidR="00B8553D" w:rsidRPr="006B6955">
                    <w:rPr>
                      <w:iCs/>
                      <w:color w:val="000000"/>
                      <w:szCs w:val="20"/>
                    </w:rPr>
                    <w:t>I</w:t>
                  </w:r>
                  <w:r w:rsidRPr="006B6955">
                    <w:rPr>
                      <w:iCs/>
                      <w:color w:val="000000"/>
                      <w:szCs w:val="20"/>
                    </w:rPr>
                    <w:t xml:space="preserve"> </w:t>
                  </w:r>
                  <w:r w:rsidR="00B8553D" w:rsidRPr="006B6955">
                    <w:rPr>
                      <w:iCs/>
                      <w:color w:val="000000"/>
                      <w:szCs w:val="20"/>
                    </w:rPr>
                    <w:t>/</w:t>
                  </w:r>
                  <w:r w:rsidRPr="006B6955">
                    <w:rPr>
                      <w:iCs/>
                      <w:color w:val="000000"/>
                      <w:szCs w:val="20"/>
                    </w:rPr>
                    <w:t xml:space="preserve"> </w:t>
                  </w:r>
                  <w:r w:rsidR="00B8553D" w:rsidRPr="006B6955">
                    <w:rPr>
                      <w:iCs/>
                      <w:color w:val="000000"/>
                      <w:szCs w:val="20"/>
                    </w:rPr>
                    <w:t>I</w:t>
                  </w:r>
                  <w:r w:rsidR="00B8553D" w:rsidRPr="006B6955">
                    <w:rPr>
                      <w:iCs/>
                      <w:color w:val="000000"/>
                      <w:szCs w:val="20"/>
                      <w:vertAlign w:val="subscript"/>
                    </w:rPr>
                    <w:t>0</w:t>
                  </w:r>
                  <w:r w:rsidR="00B8553D" w:rsidRPr="006B6955">
                    <w:rPr>
                      <w:color w:val="000000"/>
                      <w:szCs w:val="20"/>
                    </w:rPr>
                    <w:t> est la </w:t>
                  </w:r>
                  <w:hyperlink r:id="rId29" w:tooltip="Transmittance" w:history="1">
                    <w:r w:rsidR="00B8553D" w:rsidRPr="006B6955">
                      <w:rPr>
                        <w:bCs/>
                        <w:color w:val="000000"/>
                        <w:szCs w:val="20"/>
                      </w:rPr>
                      <w:t>transmittance</w:t>
                    </w:r>
                  </w:hyperlink>
                  <w:r w:rsidR="00B8553D" w:rsidRPr="006B6955">
                    <w:rPr>
                      <w:color w:val="000000"/>
                      <w:szCs w:val="20"/>
                    </w:rPr>
                    <w:t> de la solution (sans unité), </w:t>
                  </w:r>
                </w:p>
                <w:p w:rsidR="00B8553D" w:rsidRPr="006B6955" w:rsidRDefault="006B6955" w:rsidP="00B8553D">
                  <w:pPr>
                    <w:rPr>
                      <w:color w:val="000000"/>
                      <w:szCs w:val="20"/>
                    </w:rPr>
                  </w:pPr>
                  <w:r w:rsidRPr="006B6955">
                    <w:rPr>
                      <w:rFonts w:cs="Calibri"/>
                      <w:color w:val="000000"/>
                      <w:szCs w:val="20"/>
                    </w:rPr>
                    <w:t xml:space="preserve">▫ </w:t>
                  </w:r>
                  <w:r w:rsidR="00B8553D" w:rsidRPr="006B6955">
                    <w:rPr>
                      <w:iCs/>
                      <w:color w:val="000000"/>
                      <w:szCs w:val="20"/>
                    </w:rPr>
                    <w:t>A</w:t>
                  </w:r>
                  <w:r w:rsidR="00B8553D" w:rsidRPr="006B6955">
                    <w:rPr>
                      <w:color w:val="000000"/>
                      <w:szCs w:val="20"/>
                    </w:rPr>
                    <w:t> est l’</w:t>
                  </w:r>
                  <w:hyperlink r:id="rId30" w:tooltip="Absorbance" w:history="1">
                    <w:r w:rsidR="00B8553D" w:rsidRPr="006B6955">
                      <w:rPr>
                        <w:bCs/>
                        <w:color w:val="000000"/>
                        <w:szCs w:val="20"/>
                      </w:rPr>
                      <w:t>absorbance</w:t>
                    </w:r>
                  </w:hyperlink>
                  <w:r w:rsidR="00B8553D" w:rsidRPr="006B6955">
                    <w:rPr>
                      <w:color w:val="000000"/>
                      <w:szCs w:val="20"/>
                    </w:rPr>
                    <w:t> ou </w:t>
                  </w:r>
                  <w:hyperlink r:id="rId31" w:tooltip="Densité optique" w:history="1">
                    <w:r w:rsidR="00B8553D" w:rsidRPr="006B6955">
                      <w:rPr>
                        <w:color w:val="000000"/>
                        <w:szCs w:val="20"/>
                      </w:rPr>
                      <w:t>densité optique</w:t>
                    </w:r>
                  </w:hyperlink>
                  <w:r w:rsidR="00B8553D" w:rsidRPr="006B6955">
                    <w:rPr>
                      <w:color w:val="000000"/>
                      <w:szCs w:val="20"/>
                    </w:rPr>
                    <w:t> à une longueur d'onde </w:t>
                  </w:r>
                  <w:r w:rsidR="00B8553D" w:rsidRPr="006B6955">
                    <w:rPr>
                      <w:iCs/>
                      <w:color w:val="000000"/>
                      <w:szCs w:val="20"/>
                    </w:rPr>
                    <w:t>λ</w:t>
                  </w:r>
                  <w:r w:rsidR="00B8553D" w:rsidRPr="006B6955">
                    <w:rPr>
                      <w:color w:val="000000"/>
                      <w:szCs w:val="20"/>
                    </w:rPr>
                    <w:t> (sans unité), </w:t>
                  </w:r>
                </w:p>
                <w:p w:rsidR="00B8553D" w:rsidRPr="006B6955" w:rsidRDefault="006B6955" w:rsidP="006B6955">
                  <w:pPr>
                    <w:ind w:left="142" w:hanging="142"/>
                    <w:rPr>
                      <w:color w:val="000000"/>
                      <w:szCs w:val="20"/>
                    </w:rPr>
                  </w:pPr>
                  <w:r w:rsidRPr="006B6955">
                    <w:rPr>
                      <w:rFonts w:cs="Calibri"/>
                      <w:color w:val="000000"/>
                      <w:szCs w:val="20"/>
                    </w:rPr>
                    <w:t xml:space="preserve">▫ </w:t>
                  </w:r>
                  <w:r w:rsidR="00B8553D" w:rsidRPr="006B6955">
                    <w:rPr>
                      <w:iCs/>
                      <w:color w:val="000000"/>
                      <w:szCs w:val="20"/>
                    </w:rPr>
                    <w:t>ε</w:t>
                  </w:r>
                  <w:r w:rsidR="00B8553D" w:rsidRPr="006B6955">
                    <w:rPr>
                      <w:iCs/>
                      <w:color w:val="000000"/>
                      <w:szCs w:val="20"/>
                      <w:vertAlign w:val="subscript"/>
                    </w:rPr>
                    <w:t>λ</w:t>
                  </w:r>
                  <w:r w:rsidR="00B8553D" w:rsidRPr="006B6955">
                    <w:rPr>
                      <w:color w:val="000000"/>
                      <w:szCs w:val="20"/>
                    </w:rPr>
                    <w:t> est le </w:t>
                  </w:r>
                  <w:hyperlink r:id="rId32" w:tooltip="Absorptivité molaire" w:history="1">
                    <w:r w:rsidR="00B8553D" w:rsidRPr="006B6955">
                      <w:rPr>
                        <w:color w:val="000000"/>
                        <w:szCs w:val="20"/>
                      </w:rPr>
                      <w:t>coefficient d'extinction molaire</w:t>
                    </w:r>
                  </w:hyperlink>
                  <w:r w:rsidR="00B8553D" w:rsidRPr="006B6955">
                    <w:rPr>
                      <w:color w:val="000000"/>
                      <w:szCs w:val="20"/>
                    </w:rPr>
                    <w:t> (en L.mol</w:t>
                  </w:r>
                  <w:r w:rsidR="00B8553D" w:rsidRPr="006B6955">
                    <w:rPr>
                      <w:color w:val="000000"/>
                      <w:szCs w:val="20"/>
                      <w:vertAlign w:val="superscript"/>
                    </w:rPr>
                    <w:t>−1</w:t>
                  </w:r>
                  <w:r w:rsidR="00B8553D" w:rsidRPr="006B6955">
                    <w:rPr>
                      <w:color w:val="000000"/>
                      <w:szCs w:val="20"/>
                    </w:rPr>
                    <w:t>·cm</w:t>
                  </w:r>
                  <w:r w:rsidR="00B8553D" w:rsidRPr="006B6955">
                    <w:rPr>
                      <w:color w:val="000000"/>
                      <w:szCs w:val="20"/>
                      <w:vertAlign w:val="superscript"/>
                    </w:rPr>
                    <w:t>−1</w:t>
                  </w:r>
                  <w:r w:rsidR="00B8553D" w:rsidRPr="006B6955">
                    <w:rPr>
                      <w:color w:val="000000"/>
                      <w:szCs w:val="20"/>
                    </w:rPr>
                    <w:t xml:space="preserve">). Il dépend de la longueur d'onde, de la nature chimique de l'entité et de la température. Cette constante représente une propriété </w:t>
                  </w:r>
                  <w:r>
                    <w:rPr>
                      <w:color w:val="000000"/>
                      <w:szCs w:val="20"/>
                    </w:rPr>
                    <w:t xml:space="preserve">intrinsèque de l’espèce qui absorbe </w:t>
                  </w:r>
                  <w:r w:rsidR="00B8553D" w:rsidRPr="006B6955">
                    <w:rPr>
                      <w:color w:val="000000"/>
                      <w:szCs w:val="20"/>
                    </w:rPr>
                    <w:t>dans un solvant donné, à une tem</w:t>
                  </w:r>
                  <w:r>
                    <w:rPr>
                      <w:color w:val="000000"/>
                      <w:szCs w:val="20"/>
                    </w:rPr>
                    <w:t>pérature et une pression donnée.</w:t>
                  </w:r>
                </w:p>
                <w:p w:rsidR="00B8553D" w:rsidRPr="006B6955" w:rsidRDefault="006B6955" w:rsidP="006B6955">
                  <w:pPr>
                    <w:ind w:left="142" w:hanging="142"/>
                    <w:rPr>
                      <w:color w:val="000000"/>
                      <w:szCs w:val="20"/>
                    </w:rPr>
                  </w:pPr>
                  <w:r w:rsidRPr="006B6955">
                    <w:rPr>
                      <w:rFonts w:cs="Calibri"/>
                      <w:color w:val="000000"/>
                      <w:szCs w:val="20"/>
                    </w:rPr>
                    <w:t xml:space="preserve">▫ </w:t>
                  </w:r>
                  <w:r w:rsidR="00B8553D" w:rsidRPr="006B6955">
                    <w:rPr>
                      <w:color w:val="000000"/>
                      <w:szCs w:val="20"/>
                    </w:rPr>
                    <w:t>ℓ est la longueur du trajet optique dans la solution traversée, elle correspond à l'épaisseur de la </w:t>
                  </w:r>
                  <w:hyperlink r:id="rId33" w:tooltip="Cuvette (analyse)" w:history="1">
                    <w:r w:rsidR="00B8553D" w:rsidRPr="006B6955">
                      <w:rPr>
                        <w:color w:val="000000"/>
                        <w:szCs w:val="20"/>
                      </w:rPr>
                      <w:t>cuvette</w:t>
                    </w:r>
                  </w:hyperlink>
                  <w:r w:rsidR="00B8553D" w:rsidRPr="006B6955">
                    <w:rPr>
                      <w:color w:val="000000"/>
                      <w:szCs w:val="20"/>
                    </w:rPr>
                    <w:t> utilisée (en cm). </w:t>
                  </w:r>
                </w:p>
                <w:p w:rsidR="00A7344B" w:rsidRPr="00A7344B" w:rsidRDefault="00A7344B" w:rsidP="00B8553D">
                  <w:pPr>
                    <w:rPr>
                      <w:color w:val="000000"/>
                      <w:szCs w:val="20"/>
                    </w:rPr>
                  </w:pPr>
                </w:p>
                <w:p w:rsidR="00B8553D" w:rsidRPr="00C271A2" w:rsidRDefault="00B8553D" w:rsidP="00B8553D">
                  <w:pPr>
                    <w:spacing w:after="160" w:line="259" w:lineRule="auto"/>
                    <w:jc w:val="right"/>
                    <w:rPr>
                      <w:i/>
                      <w:sz w:val="22"/>
                    </w:rPr>
                  </w:pPr>
                  <w:r>
                    <w:rPr>
                      <w:i/>
                      <w:sz w:val="22"/>
                    </w:rPr>
                    <w:t>D’après</w:t>
                  </w:r>
                  <w:r w:rsidRPr="00C271A2">
                    <w:rPr>
                      <w:i/>
                      <w:sz w:val="22"/>
                    </w:rPr>
                    <w:t> : Wikipédia</w:t>
                  </w:r>
                </w:p>
                <w:p w:rsidR="00B8553D" w:rsidRDefault="00B8553D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Default="00A7344B" w:rsidP="00B8553D"/>
                <w:p w:rsidR="00A7344B" w:rsidRPr="00E26935" w:rsidRDefault="00A7344B" w:rsidP="00B8553D"/>
              </w:txbxContent>
            </v:textbox>
            <w10:wrap type="square" anchorx="margin"/>
          </v:shape>
        </w:pict>
      </w: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095B12" w:rsidRDefault="007C2CFF" w:rsidP="00B8553D">
      <w:pPr>
        <w:spacing w:after="160" w:line="259" w:lineRule="auto"/>
        <w:jc w:val="left"/>
        <w:rPr>
          <w:i/>
          <w:sz w:val="22"/>
        </w:rPr>
      </w:pPr>
      <w:r>
        <w:rPr>
          <w:b/>
          <w:noProof/>
          <w:sz w:val="22"/>
          <w:lang w:eastAsia="fr-FR"/>
        </w:rPr>
        <w:lastRenderedPageBreak/>
        <w:pict>
          <v:shape id="_x0000_s1042" type="#_x0000_t202" style="position:absolute;margin-left:6.9pt;margin-top:261.05pt;width:485.25pt;height:415.25pt;z-index:251663360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">
            <v:textbox style="mso-next-textbox:#_x0000_s1042">
              <w:txbxContent>
                <w:p w:rsidR="00B8553D" w:rsidRPr="00A7344B" w:rsidRDefault="00B8553D" w:rsidP="00B8553D">
                  <w:pPr>
                    <w:pStyle w:val="Titre3"/>
                  </w:pPr>
                  <w:r w:rsidRPr="00A7344B">
                    <w:t>Document 4 : méthode de dosage des ions nitrates par spectrophotométrie</w:t>
                  </w:r>
                </w:p>
                <w:p w:rsidR="00B8553D" w:rsidRPr="00291885" w:rsidRDefault="00B8553D" w:rsidP="00B8553D">
                  <w:pPr>
                    <w:rPr>
                      <w:u w:val="single"/>
                    </w:rPr>
                  </w:pPr>
                  <w:r w:rsidRPr="00291885">
                    <w:rPr>
                      <w:u w:val="single"/>
                    </w:rPr>
                    <w:t>Préparation de l’échelle de teintes</w:t>
                  </w:r>
                </w:p>
                <w:p w:rsidR="00B8553D" w:rsidRDefault="0067777E" w:rsidP="0067777E">
                  <w:pPr>
                    <w:pStyle w:val="Enumration"/>
                    <w:numPr>
                      <w:ilvl w:val="0"/>
                      <w:numId w:val="0"/>
                    </w:numPr>
                    <w:ind w:left="426" w:hanging="66"/>
                    <w:jc w:val="left"/>
                  </w:pPr>
                  <w:r>
                    <w:t xml:space="preserve">- </w:t>
                  </w:r>
                  <w:r w:rsidR="00B8553D" w:rsidRPr="00C271A2">
                    <w:t>Préparer la solution notée S</w:t>
                  </w:r>
                  <w:r w:rsidR="00B8553D" w:rsidRPr="00C271A2">
                    <w:rPr>
                      <w:vertAlign w:val="subscript"/>
                    </w:rPr>
                    <w:t>mère</w:t>
                  </w:r>
                  <w:r w:rsidR="00B8553D" w:rsidRPr="00C271A2">
                    <w:t> en dissolvant 129 mg de nitrate d'ammonium (de formule brute NH</w:t>
                  </w:r>
                  <w:r w:rsidR="00B8553D" w:rsidRPr="00C271A2">
                    <w:rPr>
                      <w:vertAlign w:val="subscript"/>
                    </w:rPr>
                    <w:t>4</w:t>
                  </w:r>
                  <w:r w:rsidR="00B8553D" w:rsidRPr="00C271A2">
                    <w:t>NO</w:t>
                  </w:r>
                  <w:r w:rsidR="00B8553D" w:rsidRPr="00C271A2">
                    <w:rPr>
                      <w:vertAlign w:val="subscript"/>
                    </w:rPr>
                    <w:t>3</w:t>
                  </w:r>
                  <w:r w:rsidR="00B8553D" w:rsidRPr="00C271A2">
                    <w:t>) dans 1,00 L d'eau distillée. On obtient alors une solution de concentration massique en ions NO</w:t>
                  </w:r>
                  <w:r w:rsidR="00B8553D" w:rsidRPr="00C271A2">
                    <w:rPr>
                      <w:vertAlign w:val="subscript"/>
                    </w:rPr>
                    <w:t>3</w:t>
                  </w:r>
                  <w:r w:rsidR="00B8553D" w:rsidRPr="00C271A2">
                    <w:rPr>
                      <w:vertAlign w:val="superscript"/>
                    </w:rPr>
                    <w:t>-</w:t>
                  </w:r>
                  <w:r w:rsidR="00B8553D" w:rsidRPr="00C271A2">
                    <w:t xml:space="preserve"> égale à 100 mg.L</w:t>
                  </w:r>
                  <w:r w:rsidR="00B8553D" w:rsidRPr="00C271A2">
                    <w:rPr>
                      <w:vertAlign w:val="superscript"/>
                    </w:rPr>
                    <w:t>-1</w:t>
                  </w:r>
                  <w:r w:rsidR="00B8553D">
                    <w:t>.</w:t>
                  </w:r>
                </w:p>
                <w:p w:rsidR="00B8553D" w:rsidRPr="00C271A2" w:rsidRDefault="0067777E" w:rsidP="0067777E">
                  <w:pPr>
                    <w:pStyle w:val="Enumration"/>
                    <w:numPr>
                      <w:ilvl w:val="0"/>
                      <w:numId w:val="0"/>
                    </w:numPr>
                    <w:ind w:left="426" w:hanging="66"/>
                    <w:jc w:val="left"/>
                  </w:pPr>
                  <w:r>
                    <w:t xml:space="preserve">- </w:t>
                  </w:r>
                  <w:r w:rsidR="00B8553D" w:rsidRPr="00291885">
                    <w:t xml:space="preserve">Ajouter dix gouttes d'acide 2,4-phénoldisulfonique à cette solution mère. </w:t>
                  </w:r>
                  <w:r>
                    <w:t xml:space="preserve"> </w:t>
                  </w:r>
                  <w:r w:rsidR="00B8553D" w:rsidRPr="00C271A2">
                    <w:t>La solution prend une coloration jaune.</w:t>
                  </w:r>
                </w:p>
                <w:p w:rsidR="00B8553D" w:rsidRPr="00C271A2" w:rsidRDefault="00095B12" w:rsidP="00095B12">
                  <w:pPr>
                    <w:pStyle w:val="Enumration"/>
                    <w:numPr>
                      <w:ilvl w:val="0"/>
                      <w:numId w:val="0"/>
                    </w:numPr>
                    <w:ind w:left="720" w:hanging="360"/>
                  </w:pPr>
                  <w:r>
                    <w:t xml:space="preserve">- </w:t>
                  </w:r>
                  <w:r w:rsidR="00B8553D" w:rsidRPr="00C271A2">
                    <w:t>Diluer cette solution afin d'obtenir quatre solutions filles notées S</w:t>
                  </w:r>
                  <w:r w:rsidR="00B8553D" w:rsidRPr="00C271A2">
                    <w:rPr>
                      <w:vertAlign w:val="subscript"/>
                    </w:rPr>
                    <w:t>1</w:t>
                  </w:r>
                  <w:r w:rsidR="00B8553D" w:rsidRPr="00C271A2">
                    <w:t> à S</w:t>
                  </w:r>
                  <w:r w:rsidR="00B8553D" w:rsidRPr="00C271A2">
                    <w:rPr>
                      <w:vertAlign w:val="subscript"/>
                    </w:rPr>
                    <w:t>4</w:t>
                  </w:r>
                  <w:r w:rsidR="00B8553D" w:rsidRPr="00C271A2">
                    <w:t xml:space="preserve">. </w:t>
                  </w:r>
                </w:p>
                <w:p w:rsidR="00B8553D" w:rsidRDefault="00B8553D" w:rsidP="00B8553D"/>
                <w:p w:rsidR="00B8553D" w:rsidRPr="00C271A2" w:rsidRDefault="00B8553D" w:rsidP="00B8553D">
                  <w:r w:rsidRPr="00C271A2">
                    <w:t>Les données utiles à ces préparations sont regrou</w:t>
                  </w:r>
                  <w:r>
                    <w:t>pées dans le tableau ci-dessous :</w:t>
                  </w:r>
                </w:p>
                <w:p w:rsidR="00B8553D" w:rsidRPr="00C271A2" w:rsidRDefault="00B8553D" w:rsidP="00B8553D"/>
                <w:tbl>
                  <w:tblPr>
                    <w:tblW w:w="847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495"/>
                    <w:gridCol w:w="709"/>
                    <w:gridCol w:w="708"/>
                    <w:gridCol w:w="851"/>
                    <w:gridCol w:w="709"/>
                  </w:tblGrid>
                  <w:tr w:rsidR="00B8553D" w:rsidRPr="00C271A2" w:rsidTr="00291885">
                    <w:trPr>
                      <w:trHeight w:val="155"/>
                      <w:jc w:val="center"/>
                    </w:trPr>
                    <w:tc>
                      <w:tcPr>
                        <w:tcW w:w="5495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Solution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S</w:t>
                        </w:r>
                        <w:r w:rsidRPr="00C271A2">
                          <w:rPr>
                            <w:vertAlign w:val="subscript"/>
                          </w:rPr>
                          <w:t>1</w:t>
                        </w:r>
                      </w:p>
                    </w:tc>
                    <w:tc>
                      <w:tcPr>
                        <w:tcW w:w="708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S</w:t>
                        </w:r>
                        <w:r w:rsidRPr="00C271A2">
                          <w:rPr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S</w:t>
                        </w:r>
                        <w:r w:rsidRPr="00C271A2">
                          <w:rPr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S</w:t>
                        </w:r>
                        <w:r w:rsidRPr="00C271A2">
                          <w:rPr>
                            <w:vertAlign w:val="subscript"/>
                          </w:rPr>
                          <w:t>4</w:t>
                        </w:r>
                      </w:p>
                    </w:tc>
                  </w:tr>
                  <w:tr w:rsidR="00B8553D" w:rsidRPr="00C271A2" w:rsidTr="00291885">
                    <w:trPr>
                      <w:trHeight w:val="380"/>
                      <w:jc w:val="center"/>
                    </w:trPr>
                    <w:tc>
                      <w:tcPr>
                        <w:tcW w:w="5495" w:type="dxa"/>
                      </w:tcPr>
                      <w:p w:rsidR="00B8553D" w:rsidRPr="00C271A2" w:rsidRDefault="00B8553D" w:rsidP="00291885">
                        <w:r w:rsidRPr="00C271A2">
                          <w:t>Concentration en ions NO</w:t>
                        </w:r>
                        <w:r w:rsidRPr="00C271A2">
                          <w:rPr>
                            <w:vertAlign w:val="subscript"/>
                          </w:rPr>
                          <w:t>3</w:t>
                        </w:r>
                        <w:r w:rsidRPr="00C271A2">
                          <w:rPr>
                            <w:vertAlign w:val="superscript"/>
                          </w:rPr>
                          <w:t>-</w:t>
                        </w:r>
                        <w:r w:rsidRPr="00C271A2">
                          <w:t xml:space="preserve"> de la solution fille C</w:t>
                        </w:r>
                        <w:r w:rsidRPr="00C271A2">
                          <w:rPr>
                            <w:vertAlign w:val="subscript"/>
                          </w:rPr>
                          <w:t>fille</w:t>
                        </w:r>
                        <w:r w:rsidRPr="00C271A2">
                          <w:t xml:space="preserve"> (mg.L</w:t>
                        </w:r>
                        <w:r w:rsidRPr="00C271A2">
                          <w:rPr>
                            <w:vertAlign w:val="superscript"/>
                          </w:rPr>
                          <w:t>-1</w:t>
                        </w:r>
                        <w:r w:rsidRPr="00C271A2">
                          <w:t>)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10,0</w:t>
                        </w:r>
                      </w:p>
                    </w:tc>
                    <w:tc>
                      <w:tcPr>
                        <w:tcW w:w="708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25,0</w:t>
                        </w:r>
                      </w:p>
                    </w:tc>
                    <w:tc>
                      <w:tcPr>
                        <w:tcW w:w="851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50,0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80,0</w:t>
                        </w:r>
                      </w:p>
                    </w:tc>
                  </w:tr>
                  <w:tr w:rsidR="00B8553D" w:rsidRPr="00C271A2" w:rsidTr="00291885">
                    <w:trPr>
                      <w:trHeight w:val="164"/>
                      <w:jc w:val="center"/>
                    </w:trPr>
                    <w:tc>
                      <w:tcPr>
                        <w:tcW w:w="5495" w:type="dxa"/>
                      </w:tcPr>
                      <w:p w:rsidR="00B8553D" w:rsidRPr="00C271A2" w:rsidRDefault="00B8553D" w:rsidP="00291885">
                        <w:r w:rsidRPr="00C271A2">
                          <w:t>Volume de solution mère à prélever Vmère (mL)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</w:p>
                    </w:tc>
                  </w:tr>
                  <w:tr w:rsidR="00B8553D" w:rsidRPr="00C271A2" w:rsidTr="00291885">
                    <w:trPr>
                      <w:trHeight w:val="164"/>
                      <w:jc w:val="center"/>
                    </w:trPr>
                    <w:tc>
                      <w:tcPr>
                        <w:tcW w:w="5495" w:type="dxa"/>
                      </w:tcPr>
                      <w:p w:rsidR="00B8553D" w:rsidRPr="00C271A2" w:rsidRDefault="00B8553D" w:rsidP="00291885">
                        <w:r w:rsidRPr="00C271A2">
                          <w:t>Volume de la solution fille V</w:t>
                        </w:r>
                        <w:r w:rsidRPr="00C271A2">
                          <w:rPr>
                            <w:vertAlign w:val="subscript"/>
                          </w:rPr>
                          <w:t>fille</w:t>
                        </w:r>
                        <w:r w:rsidRPr="00C271A2">
                          <w:t xml:space="preserve"> (mL)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50,0</w:t>
                        </w:r>
                      </w:p>
                    </w:tc>
                    <w:tc>
                      <w:tcPr>
                        <w:tcW w:w="708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50,0</w:t>
                        </w:r>
                      </w:p>
                    </w:tc>
                    <w:tc>
                      <w:tcPr>
                        <w:tcW w:w="851" w:type="dxa"/>
                      </w:tcPr>
                      <w:p w:rsidR="00B8553D" w:rsidRPr="00C271A2" w:rsidRDefault="00B8553D" w:rsidP="00291885">
                        <w:pPr>
                          <w:jc w:val="center"/>
                        </w:pPr>
                        <w:r w:rsidRPr="00C271A2">
                          <w:t>50,0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8553D" w:rsidRPr="00C271A2" w:rsidRDefault="00095B12" w:rsidP="00291885">
                        <w:pPr>
                          <w:jc w:val="center"/>
                        </w:pPr>
                        <w:r>
                          <w:t>50</w:t>
                        </w:r>
                        <w:r w:rsidR="00B8553D" w:rsidRPr="00C271A2">
                          <w:t>,0</w:t>
                        </w:r>
                      </w:p>
                    </w:tc>
                  </w:tr>
                </w:tbl>
                <w:p w:rsidR="00B8553D" w:rsidRPr="00C271A2" w:rsidRDefault="00B8553D" w:rsidP="00B8553D">
                  <w:pPr>
                    <w:spacing w:after="160" w:line="259" w:lineRule="auto"/>
                    <w:jc w:val="left"/>
                    <w:rPr>
                      <w:i/>
                      <w:sz w:val="22"/>
                      <w:u w:val="single"/>
                    </w:rPr>
                  </w:pPr>
                </w:p>
                <w:p w:rsidR="00B8553D" w:rsidRDefault="00B8553D" w:rsidP="00B8553D">
                  <w:pPr>
                    <w:pStyle w:val="Enumration"/>
                    <w:numPr>
                      <w:ilvl w:val="0"/>
                      <w:numId w:val="0"/>
                    </w:num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Tracé de la courbe d'étalonnage</w:t>
                  </w:r>
                </w:p>
                <w:p w:rsidR="00095B12" w:rsidRPr="00291885" w:rsidRDefault="00095B12" w:rsidP="00B8553D">
                  <w:pPr>
                    <w:pStyle w:val="Enumration"/>
                    <w:numPr>
                      <w:ilvl w:val="0"/>
                      <w:numId w:val="0"/>
                    </w:numPr>
                  </w:pPr>
                </w:p>
                <w:p w:rsidR="00B8553D" w:rsidRPr="00C271A2" w:rsidRDefault="00095B12" w:rsidP="00095B12">
                  <w:pPr>
                    <w:pStyle w:val="Enumration"/>
                    <w:numPr>
                      <w:ilvl w:val="0"/>
                      <w:numId w:val="0"/>
                    </w:numPr>
                    <w:ind w:left="720" w:hanging="360"/>
                  </w:pPr>
                  <w:r>
                    <w:t xml:space="preserve">-  </w:t>
                  </w:r>
                  <w:r w:rsidR="00B8553D" w:rsidRPr="00C271A2">
                    <w:t>Régler le spectrophotomètre à la longueur d’onde adaptée.</w:t>
                  </w:r>
                </w:p>
                <w:p w:rsidR="00B8553D" w:rsidRPr="00C271A2" w:rsidRDefault="00095B12" w:rsidP="00095B12">
                  <w:pPr>
                    <w:pStyle w:val="Enumration"/>
                    <w:numPr>
                      <w:ilvl w:val="0"/>
                      <w:numId w:val="0"/>
                    </w:numPr>
                    <w:ind w:left="720" w:hanging="360"/>
                  </w:pPr>
                  <w:r>
                    <w:t xml:space="preserve">-  </w:t>
                  </w:r>
                  <w:r w:rsidR="00B8553D" w:rsidRPr="00C271A2">
                    <w:t>Mesurer l'absorbance A de chaque solution (S</w:t>
                  </w:r>
                  <w:r w:rsidR="00B8553D" w:rsidRPr="00C271A2">
                    <w:rPr>
                      <w:vertAlign w:val="subscript"/>
                    </w:rPr>
                    <w:t>mère</w:t>
                  </w:r>
                  <w:r w:rsidR="00B8553D" w:rsidRPr="00C271A2">
                    <w:t>, S</w:t>
                  </w:r>
                  <w:r w:rsidR="00B8553D" w:rsidRPr="00C271A2">
                    <w:rPr>
                      <w:vertAlign w:val="subscript"/>
                    </w:rPr>
                    <w:t>1</w:t>
                  </w:r>
                  <w:r w:rsidR="00B8553D" w:rsidRPr="00C271A2">
                    <w:t> à S</w:t>
                  </w:r>
                  <w:r w:rsidR="00B8553D" w:rsidRPr="00C271A2">
                    <w:rPr>
                      <w:vertAlign w:val="subscript"/>
                    </w:rPr>
                    <w:t>4</w:t>
                  </w:r>
                  <w:r w:rsidR="00B8553D" w:rsidRPr="00C271A2">
                    <w:t>) et tracer la courbe d'étalonnage A=f(C).</w:t>
                  </w:r>
                </w:p>
                <w:p w:rsidR="00B8553D" w:rsidRDefault="00B8553D" w:rsidP="00B8553D">
                  <w:pPr>
                    <w:rPr>
                      <w:i/>
                      <w:u w:val="single"/>
                    </w:rPr>
                  </w:pPr>
                </w:p>
                <w:p w:rsidR="00B8553D" w:rsidRDefault="00B8553D" w:rsidP="00B8553D">
                  <w:pPr>
                    <w:rPr>
                      <w:u w:val="single"/>
                    </w:rPr>
                  </w:pPr>
                  <w:r w:rsidRPr="00BA1B69">
                    <w:rPr>
                      <w:u w:val="single"/>
                    </w:rPr>
                    <w:t>Mesure de la concentration en ions nitrates dans l’eau du robinet</w:t>
                  </w:r>
                </w:p>
                <w:p w:rsidR="00095B12" w:rsidRPr="00BA1B69" w:rsidRDefault="00095B12" w:rsidP="00B8553D">
                  <w:pPr>
                    <w:rPr>
                      <w:u w:val="single"/>
                    </w:rPr>
                  </w:pPr>
                </w:p>
                <w:p w:rsidR="00B8553D" w:rsidRPr="00C271A2" w:rsidRDefault="00095B12" w:rsidP="00095B12">
                  <w:pPr>
                    <w:pStyle w:val="Enumration"/>
                    <w:numPr>
                      <w:ilvl w:val="0"/>
                      <w:numId w:val="0"/>
                    </w:numPr>
                    <w:ind w:left="567" w:hanging="207"/>
                  </w:pPr>
                  <w:r>
                    <w:t xml:space="preserve">- </w:t>
                  </w:r>
                  <w:r w:rsidR="00B8553D" w:rsidRPr="00C271A2">
                    <w:t>Ajouter dix gouttes d'acide 2,4-phénoldisulfonique à l’eau du robinet étudiée. La solution prend une coloration jaune en présence d’ions NO</w:t>
                  </w:r>
                  <w:r w:rsidR="00B8553D" w:rsidRPr="00C271A2">
                    <w:rPr>
                      <w:vertAlign w:val="subscript"/>
                    </w:rPr>
                    <w:t>3</w:t>
                  </w:r>
                  <w:r w:rsidR="00B8553D" w:rsidRPr="00C271A2">
                    <w:rPr>
                      <w:vertAlign w:val="superscript"/>
                    </w:rPr>
                    <w:t>-</w:t>
                  </w:r>
                  <w:r w:rsidR="00B8553D" w:rsidRPr="00C271A2">
                    <w:t>.</w:t>
                  </w:r>
                </w:p>
                <w:p w:rsidR="00B8553D" w:rsidRPr="00C271A2" w:rsidRDefault="00095B12" w:rsidP="00095B12">
                  <w:pPr>
                    <w:pStyle w:val="Enumration"/>
                    <w:numPr>
                      <w:ilvl w:val="0"/>
                      <w:numId w:val="0"/>
                    </w:numPr>
                    <w:ind w:left="720" w:hanging="360"/>
                  </w:pPr>
                  <w:r>
                    <w:t xml:space="preserve">-  </w:t>
                  </w:r>
                  <w:r w:rsidR="00B8553D" w:rsidRPr="00C271A2">
                    <w:t>Mesurer l'absorbance de l’eau et en déduire sa concentration en ions NO</w:t>
                  </w:r>
                  <w:r w:rsidR="00B8553D" w:rsidRPr="00C271A2">
                    <w:rPr>
                      <w:vertAlign w:val="subscript"/>
                    </w:rPr>
                    <w:t>3</w:t>
                  </w:r>
                  <w:r w:rsidR="00B8553D" w:rsidRPr="00C271A2">
                    <w:rPr>
                      <w:vertAlign w:val="superscript"/>
                    </w:rPr>
                    <w:t xml:space="preserve">- </w:t>
                  </w:r>
                  <w:r w:rsidR="00B8553D" w:rsidRPr="00C271A2">
                    <w:t>à l’aide de la courbe d’étalonnage.</w:t>
                  </w:r>
                </w:p>
                <w:p w:rsidR="00B8553D" w:rsidRDefault="00B8553D" w:rsidP="00B8553D"/>
              </w:txbxContent>
            </v:textbox>
            <w10:wrap type="square" anchorx="margin"/>
          </v:shape>
        </w:pict>
      </w:r>
      <w:r>
        <w:rPr>
          <w:i/>
          <w:noProof/>
          <w:sz w:val="22"/>
          <w:lang w:eastAsia="fr-FR"/>
        </w:rPr>
        <w:pict>
          <v:shape id="_x0000_s1044" type="#_x0000_t202" style="position:absolute;margin-left:6.15pt;margin-top:14.05pt;width:486pt;height:220.2pt;z-index:251664384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">
            <v:textbox>
              <w:txbxContent>
                <w:p w:rsidR="00A7344B" w:rsidRPr="00C271A2" w:rsidRDefault="00A7344B" w:rsidP="00A7344B">
                  <w:pPr>
                    <w:pStyle w:val="Titre3"/>
                  </w:pPr>
                  <w:r w:rsidRPr="00C271A2">
                    <w:t>Document 3 : Limite de détection</w:t>
                  </w:r>
                </w:p>
                <w:p w:rsidR="00A7344B" w:rsidRDefault="00A7344B" w:rsidP="00A7344B">
                  <w:r w:rsidRPr="00C271A2">
                    <w:t>La limite de détection (LD) est la plus petite concentration fournissant un signal signifi</w:t>
                  </w:r>
                  <w:r w:rsidR="006B6955">
                    <w:t xml:space="preserve">cativement différent du blanc : </w:t>
                  </w:r>
                  <w:r w:rsidRPr="00C271A2">
                    <w:t>c’est la plus petite quantité d’espèce chimique analysée pouvant être détectée dans l’échantillon</w:t>
                  </w:r>
                  <w:r w:rsidR="006B6955">
                    <w:t>,</w:t>
                  </w:r>
                  <w:r w:rsidRPr="00C271A2">
                    <w:t xml:space="preserve"> mais pas nécessairement quantifiée.</w:t>
                  </w:r>
                </w:p>
                <w:p w:rsidR="006B6955" w:rsidRPr="00095B12" w:rsidRDefault="006B6955" w:rsidP="00A7344B">
                  <w:pPr>
                    <w:rPr>
                      <w:sz w:val="12"/>
                      <w:szCs w:val="12"/>
                    </w:rPr>
                  </w:pPr>
                </w:p>
                <w:p w:rsidR="00A7344B" w:rsidRDefault="00A7344B" w:rsidP="00A7344B">
                  <w:pPr>
                    <w:rPr>
                      <w:u w:val="single"/>
                    </w:rPr>
                  </w:pPr>
                  <w:r w:rsidRPr="006B6955">
                    <w:rPr>
                      <w:u w:val="single"/>
                    </w:rPr>
                    <w:t>Détermination de la limite de détection</w:t>
                  </w:r>
                </w:p>
                <w:p w:rsidR="006B6955" w:rsidRPr="006B6955" w:rsidRDefault="006B6955" w:rsidP="00A7344B">
                  <w:pPr>
                    <w:rPr>
                      <w:sz w:val="8"/>
                      <w:szCs w:val="8"/>
                      <w:u w:val="single"/>
                    </w:rPr>
                  </w:pPr>
                </w:p>
                <w:p w:rsidR="00A7344B" w:rsidRDefault="00A7344B" w:rsidP="00A7344B">
                  <w:r w:rsidRPr="00C271A2">
                    <w:t>On réalise une série de n mesures sur des échantillons (appelés blancs) contenant l'ensemble des constituants, à l'exception de la substance analysée.</w:t>
                  </w:r>
                </w:p>
                <w:p w:rsidR="006B6955" w:rsidRPr="006B6955" w:rsidRDefault="006B6955" w:rsidP="00A7344B">
                  <w:pPr>
                    <w:rPr>
                      <w:sz w:val="8"/>
                      <w:szCs w:val="8"/>
                    </w:rPr>
                  </w:pPr>
                </w:p>
                <w:p w:rsidR="00A7344B" w:rsidRDefault="00A7344B" w:rsidP="00A7344B">
                  <w:pPr>
                    <w:rPr>
                      <w:vertAlign w:val="subscript"/>
                    </w:rPr>
                  </w:pPr>
                  <w:r w:rsidRPr="00C271A2">
                    <w:t>LD = m</w:t>
                  </w:r>
                  <w:r w:rsidRPr="005B2FDE">
                    <w:rPr>
                      <w:vertAlign w:val="subscript"/>
                    </w:rPr>
                    <w:t>blan</w:t>
                  </w:r>
                  <w:r w:rsidRPr="006B6955">
                    <w:rPr>
                      <w:vertAlign w:val="subscript"/>
                    </w:rPr>
                    <w:t>c</w:t>
                  </w:r>
                  <w:r w:rsidRPr="00C271A2">
                    <w:t xml:space="preserve"> + 3 S</w:t>
                  </w:r>
                  <w:r w:rsidRPr="005B2FDE">
                    <w:rPr>
                      <w:vertAlign w:val="subscript"/>
                    </w:rPr>
                    <w:t>blanc</w:t>
                  </w:r>
                </w:p>
                <w:p w:rsidR="006B6955" w:rsidRPr="006B6955" w:rsidRDefault="006B6955" w:rsidP="00A7344B">
                  <w:pPr>
                    <w:rPr>
                      <w:sz w:val="8"/>
                      <w:szCs w:val="8"/>
                    </w:rPr>
                  </w:pPr>
                </w:p>
                <w:p w:rsidR="00A7344B" w:rsidRPr="00C271A2" w:rsidRDefault="00A7344B" w:rsidP="00A7344B">
                  <w:r w:rsidRPr="00C271A2">
                    <w:t>m</w:t>
                  </w:r>
                  <w:r w:rsidRPr="005B2FDE">
                    <w:rPr>
                      <w:vertAlign w:val="subscript"/>
                    </w:rPr>
                    <w:t>blanc</w:t>
                  </w:r>
                  <w:r w:rsidRPr="00C271A2">
                    <w:t xml:space="preserve"> est la moyenne de la série de mesures</w:t>
                  </w:r>
                </w:p>
                <w:p w:rsidR="00A7344B" w:rsidRPr="00C271A2" w:rsidRDefault="00A7344B" w:rsidP="00A7344B">
                  <w:r w:rsidRPr="00C271A2">
                    <w:t>S</w:t>
                  </w:r>
                  <w:r w:rsidRPr="005B2FDE">
                    <w:rPr>
                      <w:vertAlign w:val="subscript"/>
                    </w:rPr>
                    <w:t>blanc</w:t>
                  </w:r>
                  <w:r w:rsidRPr="00C271A2">
                    <w:t xml:space="preserve"> est l’écart-type de la série de mesures</w:t>
                  </w:r>
                </w:p>
                <w:p w:rsidR="00A7344B" w:rsidRPr="00C271A2" w:rsidRDefault="00A7344B" w:rsidP="00A7344B">
                  <w:r w:rsidRPr="00C271A2">
                    <w:t>Le facteur multiplicatif 3 correspond</w:t>
                  </w:r>
                  <w:r>
                    <w:t xml:space="preserve"> à un risque de 0,</w:t>
                  </w:r>
                  <w:r w:rsidRPr="00C271A2">
                    <w:t>3 % de conclure à la présence de la substance recherchée alors qu'elle est absente</w:t>
                  </w:r>
                  <w:r w:rsidR="006B6955">
                    <w:t>.</w:t>
                  </w:r>
                </w:p>
                <w:p w:rsidR="00A7344B" w:rsidRDefault="00A7344B" w:rsidP="00A7344B"/>
                <w:p w:rsidR="00A7344B" w:rsidRPr="000053C1" w:rsidRDefault="00A7344B" w:rsidP="00A7344B">
                  <w:pPr>
                    <w:jc w:val="right"/>
                    <w:rPr>
                      <w:i/>
                    </w:rPr>
                  </w:pPr>
                  <w:r w:rsidRPr="000053C1">
                    <w:rPr>
                      <w:i/>
                    </w:rPr>
                    <w:t xml:space="preserve">D’après : </w:t>
                  </w:r>
                  <w:hyperlink r:id="rId34" w:history="1">
                    <w:r w:rsidRPr="000053C1">
                      <w:rPr>
                        <w:i/>
                        <w:color w:val="0563C1"/>
                        <w:u w:val="single"/>
                      </w:rPr>
                      <w:t>http://www.oiv.int/oiv/files/6%20.../6%20.../6-4-3/.../OIV-MA-AS1-10.pdf</w:t>
                    </w:r>
                  </w:hyperlink>
                </w:p>
                <w:p w:rsidR="00A7344B" w:rsidRDefault="00A7344B" w:rsidP="00A7344B"/>
              </w:txbxContent>
            </v:textbox>
            <w10:wrap type="square" anchorx="margin"/>
          </v:shape>
        </w:pict>
      </w:r>
    </w:p>
    <w:p w:rsidR="00A7344B" w:rsidRDefault="00A7344B" w:rsidP="00A7344B">
      <w:pPr>
        <w:pStyle w:val="Question"/>
        <w:numPr>
          <w:ilvl w:val="0"/>
          <w:numId w:val="35"/>
        </w:numPr>
      </w:pPr>
      <w:r>
        <w:lastRenderedPageBreak/>
        <w:t xml:space="preserve">Tracer à l’aide d’un spectrophotomètre le spectre d’absorption de la solution mère d’ions nitrate à laquelle on a ajouté dix gouttes d'acide 2,4-phénoldisulfonique. 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En déduire la longueur d’onde à laquelle régler le spectrophotomètre afin d’effectuer les mesures d’absorbance des solutions de l’échelle de teintes.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Remplir le tableau du document 4 en indiquant le volume de solution mère à prélever pour préparer les solutions filles. Détailler un des calculs sur votre compte-rendu.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Indiquer le matériel nécessaire à la préparation de la solution S</w:t>
      </w:r>
      <w:r>
        <w:rPr>
          <w:vertAlign w:val="subscript"/>
        </w:rPr>
        <w:t>1</w:t>
      </w:r>
      <w:r>
        <w:t>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 xml:space="preserve">Proposer un protocole pour déterminer la </w:t>
      </w:r>
      <w:r w:rsidRPr="005F573E">
        <w:rPr>
          <w:rStyle w:val="MotClef0"/>
          <w:b w:val="0"/>
          <w:color w:val="auto"/>
        </w:rPr>
        <w:t>limite de détection</w:t>
      </w:r>
      <w:r>
        <w:t xml:space="preserve"> de la méthode de dosage des ions nitrate par spectrophotométrie.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Mettre en œuvre le protocole après accord du professeur.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Déterminer à l’aide de cette méthode, si l’eau du robinet contient des ions nitrate. Déterminer leur concentration dans ce cas.</w:t>
      </w: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B8553D" w:rsidRPr="00C271A2" w:rsidRDefault="00B8553D" w:rsidP="00B8553D">
      <w:pPr>
        <w:spacing w:after="160" w:line="259" w:lineRule="auto"/>
        <w:jc w:val="left"/>
        <w:rPr>
          <w:i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F92BDF" w:rsidRPr="007D02FA" w:rsidRDefault="00F92BDF" w:rsidP="007D02FA">
      <w:pPr>
        <w:spacing w:line="240" w:lineRule="auto"/>
        <w:jc w:val="left"/>
        <w:rPr>
          <w:b/>
          <w:sz w:val="22"/>
        </w:rPr>
      </w:pPr>
    </w:p>
    <w:sectPr w:rsidR="00F92BDF" w:rsidRPr="007D02FA" w:rsidSect="00782487">
      <w:headerReference w:type="default" r:id="rId35"/>
      <w:footerReference w:type="default" r:id="rId36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CFF" w:rsidRDefault="007C2CFF" w:rsidP="00B84075">
      <w:pPr>
        <w:spacing w:line="240" w:lineRule="auto"/>
      </w:pPr>
      <w:r>
        <w:separator/>
      </w:r>
    </w:p>
    <w:p w:rsidR="007C2CFF" w:rsidRDefault="007C2CFF"/>
  </w:endnote>
  <w:endnote w:type="continuationSeparator" w:id="0">
    <w:p w:rsidR="007C2CFF" w:rsidRDefault="007C2CFF" w:rsidP="00B84075">
      <w:pPr>
        <w:spacing w:line="240" w:lineRule="auto"/>
      </w:pPr>
      <w:r>
        <w:continuationSeparator/>
      </w:r>
    </w:p>
    <w:p w:rsidR="007C2CFF" w:rsidRDefault="007C2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660765"/>
      <w:docPartObj>
        <w:docPartGallery w:val="Page Numbers (Bottom of Page)"/>
        <w:docPartUnique/>
      </w:docPartObj>
    </w:sdtPr>
    <w:sdtEndPr/>
    <w:sdtContent>
      <w:p w:rsidR="007D02FA" w:rsidRDefault="00433D78">
        <w:pPr>
          <w:pStyle w:val="Pieddepage"/>
          <w:jc w:val="right"/>
        </w:pPr>
        <w:r>
          <w:fldChar w:fldCharType="begin"/>
        </w:r>
        <w:r w:rsidR="007D02FA">
          <w:instrText>PAGE   \* MERGEFORMAT</w:instrText>
        </w:r>
        <w:r>
          <w:fldChar w:fldCharType="separate"/>
        </w:r>
        <w:r w:rsidR="0014486E">
          <w:rPr>
            <w:noProof/>
          </w:rPr>
          <w:t>1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CFF" w:rsidRDefault="007C2CFF" w:rsidP="00B84075">
      <w:pPr>
        <w:spacing w:line="240" w:lineRule="auto"/>
      </w:pPr>
      <w:r>
        <w:separator/>
      </w:r>
    </w:p>
    <w:p w:rsidR="007C2CFF" w:rsidRDefault="007C2CFF"/>
  </w:footnote>
  <w:footnote w:type="continuationSeparator" w:id="0">
    <w:p w:rsidR="007C2CFF" w:rsidRDefault="007C2CFF" w:rsidP="00B84075">
      <w:pPr>
        <w:spacing w:line="240" w:lineRule="auto"/>
      </w:pPr>
      <w:r>
        <w:continuationSeparator/>
      </w:r>
    </w:p>
    <w:p w:rsidR="007C2CFF" w:rsidRDefault="007C2C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82A" w:rsidRDefault="0015082A" w:rsidP="0015082A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</w:t>
    </w:r>
    <w:r>
      <w:t>activités</w:t>
    </w:r>
    <w:r>
      <w:t xml:space="preserve"> – Séquence 4 : Caractérisations d’espèces chimiques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5B12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486E"/>
    <w:rsid w:val="00145151"/>
    <w:rsid w:val="001453C4"/>
    <w:rsid w:val="00145553"/>
    <w:rsid w:val="00145FB0"/>
    <w:rsid w:val="00146774"/>
    <w:rsid w:val="0014768D"/>
    <w:rsid w:val="001479FF"/>
    <w:rsid w:val="001504D9"/>
    <w:rsid w:val="0015082A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05EF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3D78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73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7777E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955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87D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2CFF"/>
    <w:rsid w:val="007C356C"/>
    <w:rsid w:val="007C36B6"/>
    <w:rsid w:val="007C5F8D"/>
    <w:rsid w:val="007C64B4"/>
    <w:rsid w:val="007C7279"/>
    <w:rsid w:val="007C7289"/>
    <w:rsid w:val="007C7385"/>
    <w:rsid w:val="007C7FF9"/>
    <w:rsid w:val="007D02FA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4B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53D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5DD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150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r.wikipedia.org/wiki/M%C3%A8tre" TargetMode="External"/><Relationship Id="rId18" Type="http://schemas.openxmlformats.org/officeDocument/2006/relationships/hyperlink" Target="https://fr.wikipedia.org/wiki/M%C3%A8tre" TargetMode="External"/><Relationship Id="rId26" Type="http://schemas.openxmlformats.org/officeDocument/2006/relationships/hyperlink" Target="https://fr.wikipedia.org/wiki/Solution_(chimie)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fr.wikipedia.org/wiki/Complexe" TargetMode="External"/><Relationship Id="rId34" Type="http://schemas.openxmlformats.org/officeDocument/2006/relationships/hyperlink" Target="http://www.oiv.int/oiv/files/6%20.../6%20.../6-4-3/.../OIV-MA-AS1-10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r.wikipedia.org/wiki/M%C3%A8tre" TargetMode="External"/><Relationship Id="rId17" Type="http://schemas.openxmlformats.org/officeDocument/2006/relationships/hyperlink" Target="https://fr.wikipedia.org/wiki/M%C3%A8tre" TargetMode="External"/><Relationship Id="rId25" Type="http://schemas.openxmlformats.org/officeDocument/2006/relationships/hyperlink" Target="https://fr.wikipedia.org/wiki/Concentration_molaire" TargetMode="External"/><Relationship Id="rId33" Type="http://schemas.openxmlformats.org/officeDocument/2006/relationships/hyperlink" Target="https://fr.wikipedia.org/wiki/Cuvette_(analyse)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fr.wikipedia.org/wiki/Infrarouge" TargetMode="External"/><Relationship Id="rId20" Type="http://schemas.openxmlformats.org/officeDocument/2006/relationships/hyperlink" Target="https://fr.wikipedia.org/wiki/Ion" TargetMode="External"/><Relationship Id="rId29" Type="http://schemas.openxmlformats.org/officeDocument/2006/relationships/hyperlink" Target="https://fr.wikipedia.org/wiki/Transmittanc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r.wikipedia.org/wiki/Ultraviolet" TargetMode="External"/><Relationship Id="rId24" Type="http://schemas.openxmlformats.org/officeDocument/2006/relationships/hyperlink" Target="https://fr.wikipedia.org/wiki/Coefficient_d%27extinction_molaire" TargetMode="External"/><Relationship Id="rId32" Type="http://schemas.openxmlformats.org/officeDocument/2006/relationships/hyperlink" Target="https://fr.wikipedia.org/wiki/Absorptivit%C3%A9_molaire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fr.wikipedia.org/wiki/M%C3%A8tre" TargetMode="External"/><Relationship Id="rId23" Type="http://schemas.openxmlformats.org/officeDocument/2006/relationships/image" Target="media/image2.emf"/><Relationship Id="rId28" Type="http://schemas.openxmlformats.org/officeDocument/2006/relationships/image" Target="media/image3.png"/><Relationship Id="rId36" Type="http://schemas.openxmlformats.org/officeDocument/2006/relationships/footer" Target="footer1.xml"/><Relationship Id="rId10" Type="http://schemas.openxmlformats.org/officeDocument/2006/relationships/hyperlink" Target="https://fr.wikipedia.org/wiki/Photon" TargetMode="External"/><Relationship Id="rId19" Type="http://schemas.openxmlformats.org/officeDocument/2006/relationships/hyperlink" Target="https://fr.wikipedia.org/wiki/Mol%C3%A9cule" TargetMode="External"/><Relationship Id="rId31" Type="http://schemas.openxmlformats.org/officeDocument/2006/relationships/hyperlink" Target="https://fr.wikipedia.org/wiki/Densit%C3%A9_optiqu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r.wikipedia.org/wiki/Spectroscopie" TargetMode="External"/><Relationship Id="rId14" Type="http://schemas.openxmlformats.org/officeDocument/2006/relationships/hyperlink" Target="https://fr.wikipedia.org/wiki/M%C3%A8tre" TargetMode="External"/><Relationship Id="rId22" Type="http://schemas.openxmlformats.org/officeDocument/2006/relationships/hyperlink" Target="https://fr.wikipedia.org/wiki/Transition_%C3%A9lectronique" TargetMode="External"/><Relationship Id="rId27" Type="http://schemas.openxmlformats.org/officeDocument/2006/relationships/hyperlink" Target="https://fr.wikipedia.org/wiki/Loi_de_Beer-Lambert" TargetMode="External"/><Relationship Id="rId30" Type="http://schemas.openxmlformats.org/officeDocument/2006/relationships/hyperlink" Target="https://fr.wikipedia.org/wiki/Absorbance" TargetMode="External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42</TotalTime>
  <Pages>4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</dc:creator>
  <cp:lastModifiedBy>MINC Freddy</cp:lastModifiedBy>
  <cp:revision>12</cp:revision>
  <cp:lastPrinted>2019-04-26T17:05:00Z</cp:lastPrinted>
  <dcterms:created xsi:type="dcterms:W3CDTF">2017-05-13T08:20:00Z</dcterms:created>
  <dcterms:modified xsi:type="dcterms:W3CDTF">2019-04-26T17:13:00Z</dcterms:modified>
</cp:coreProperties>
</file>